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C25B6" w:rsidRDefault="00CC25B6" w:rsidP="00CC25B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Robert MELBURY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fl.1425)</w:t>
      </w:r>
    </w:p>
    <w:p w:rsidR="00CC25B6" w:rsidRDefault="00CC25B6" w:rsidP="00CC25B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the diocese of Exeter.</w:t>
      </w:r>
    </w:p>
    <w:p w:rsidR="00CC25B6" w:rsidRDefault="00CC25B6" w:rsidP="00CC25B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CC25B6" w:rsidRDefault="00CC25B6" w:rsidP="00CC25B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CC25B6" w:rsidRDefault="00CC25B6" w:rsidP="00CC25B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 Mar.1425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ordained to his first tonsure in </w:t>
      </w:r>
      <w:proofErr w:type="spellStart"/>
      <w:r>
        <w:rPr>
          <w:rFonts w:ascii="Times New Roman" w:hAnsi="Times New Roman" w:cs="Times New Roman"/>
          <w:sz w:val="24"/>
          <w:szCs w:val="24"/>
        </w:rPr>
        <w:t>Chudleigh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Parish Church, Devon,</w:t>
      </w:r>
    </w:p>
    <w:p w:rsidR="00CC25B6" w:rsidRDefault="00CC25B6" w:rsidP="00CC25B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by Edmund Lacy, Bishop of Exeter(q.v.).</w:t>
      </w:r>
    </w:p>
    <w:p w:rsidR="00CC25B6" w:rsidRDefault="00CC25B6" w:rsidP="00CC25B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(“Register of Edmund Lacy, Bishop of Exeter 1420-55 vol.4 pp.93-5)</w:t>
      </w:r>
    </w:p>
    <w:p w:rsidR="00CC25B6" w:rsidRDefault="00CC25B6" w:rsidP="00CC25B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CC25B6" w:rsidRDefault="00CC25B6" w:rsidP="00CC25B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CC25B6" w:rsidRPr="003F6CA3" w:rsidRDefault="00CC25B6" w:rsidP="00CC25B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 March 2016</w:t>
      </w:r>
    </w:p>
    <w:p w:rsidR="006B2F86" w:rsidRPr="00CC25B6" w:rsidRDefault="00CC25B6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B2F86" w:rsidRPr="00CC25B6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C25B6" w:rsidRDefault="00CC25B6" w:rsidP="00E71FC3">
      <w:pPr>
        <w:spacing w:after="0" w:line="240" w:lineRule="auto"/>
      </w:pPr>
      <w:r>
        <w:separator/>
      </w:r>
    </w:p>
  </w:endnote>
  <w:endnote w:type="continuationSeparator" w:id="0">
    <w:p w:rsidR="00CC25B6" w:rsidRDefault="00CC25B6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C25B6" w:rsidRDefault="00CC25B6" w:rsidP="00E71FC3">
      <w:pPr>
        <w:spacing w:after="0" w:line="240" w:lineRule="auto"/>
      </w:pPr>
      <w:r>
        <w:separator/>
      </w:r>
    </w:p>
  </w:footnote>
  <w:footnote w:type="continuationSeparator" w:id="0">
    <w:p w:rsidR="00CC25B6" w:rsidRDefault="00CC25B6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25B6"/>
    <w:rsid w:val="00AB52E8"/>
    <w:rsid w:val="00B16D3F"/>
    <w:rsid w:val="00CC25B6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55E5DF"/>
  <w15:chartTrackingRefBased/>
  <w15:docId w15:val="{FE269A8B-6962-4084-90DD-D836DAE3B3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40</Words>
  <Characters>229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2016-03-05T10:27:00Z</dcterms:created>
  <dcterms:modified xsi:type="dcterms:W3CDTF">2016-03-05T10:27:00Z</dcterms:modified>
</cp:coreProperties>
</file>